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2614AD4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B559F7">
        <w:rPr>
          <w:b/>
          <w:lang w:val="en-GB"/>
        </w:rPr>
        <w:t xml:space="preserve"> </w:t>
      </w:r>
      <w:r w:rsidR="001B3924">
        <w:rPr>
          <w:b/>
          <w:lang w:val="en-GB"/>
        </w:rPr>
        <w:t>17-SS003-26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A761AF">
        <w:trPr>
          <w:trHeight w:val="416"/>
        </w:trPr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71A2A90F" w:rsidR="00B0293A" w:rsidRPr="00A83773" w:rsidRDefault="001B392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224BD5">
              <w:rPr>
                <w:rFonts w:ascii="Calibri" w:hAnsi="Calibri"/>
                <w:szCs w:val="20"/>
              </w:rPr>
              <w:t>/07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2FBA860A" w:rsidR="00B0293A" w:rsidRPr="00A83773" w:rsidRDefault="00224BD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AD508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7E7120A3" w:rsidR="00B0293A" w:rsidRPr="00A83773" w:rsidRDefault="00224BD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AD508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0766B39E" w:rsidR="00B0293A" w:rsidRPr="00A83773" w:rsidRDefault="001B392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3C0D4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C0D4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6028B414" w:rsidR="00B0293A" w:rsidRPr="00A83773" w:rsidRDefault="001B392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3C0D4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C0D4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2357E12E" w:rsidR="00B0293A" w:rsidRPr="00A83773" w:rsidRDefault="001B392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CB4CB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CB4CB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31F8CF2" w:rsidR="00B0293A" w:rsidRPr="00A83773" w:rsidRDefault="001B392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CB4CB5">
              <w:rPr>
                <w:rFonts w:ascii="Calibri" w:hAnsi="Calibri"/>
                <w:szCs w:val="20"/>
              </w:rPr>
              <w:t>/0</w:t>
            </w:r>
            <w:r w:rsidR="00E72A90">
              <w:rPr>
                <w:rFonts w:ascii="Calibri" w:hAnsi="Calibri"/>
                <w:szCs w:val="20"/>
              </w:rPr>
              <w:t>8</w:t>
            </w:r>
            <w:r w:rsidR="00CB4CB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450487AC" w:rsidR="00B0293A" w:rsidRPr="00A83773" w:rsidRDefault="001B392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CB4CB5">
              <w:rPr>
                <w:rFonts w:ascii="Calibri" w:hAnsi="Calibri"/>
                <w:szCs w:val="20"/>
              </w:rPr>
              <w:t>/0</w:t>
            </w:r>
            <w:r w:rsidR="00E72A90">
              <w:rPr>
                <w:rFonts w:ascii="Calibri" w:hAnsi="Calibri"/>
                <w:szCs w:val="20"/>
              </w:rPr>
              <w:t>8</w:t>
            </w:r>
            <w:r w:rsidR="00CB4CB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71B61718" w:rsidR="00B0293A" w:rsidRPr="00532E97" w:rsidRDefault="00E72A9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To be confirm 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2355" w14:textId="77777777" w:rsidR="00DA3A14" w:rsidRDefault="00DA3A14">
      <w:r>
        <w:separator/>
      </w:r>
    </w:p>
  </w:endnote>
  <w:endnote w:type="continuationSeparator" w:id="0">
    <w:p w14:paraId="2802BBF8" w14:textId="77777777" w:rsidR="00DA3A14" w:rsidRDefault="00DA3A14">
      <w:r>
        <w:continuationSeparator/>
      </w:r>
    </w:p>
  </w:endnote>
  <w:endnote w:type="continuationNotice" w:id="1">
    <w:p w14:paraId="57A35ECD" w14:textId="77777777" w:rsidR="00DA3A14" w:rsidRDefault="00DA3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44F695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B3924">
      <w:rPr>
        <w:noProof/>
      </w:rPr>
      <w:t>2026-07-17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1517" w14:textId="77777777" w:rsidR="00DA3A14" w:rsidRDefault="00DA3A14">
      <w:r>
        <w:separator/>
      </w:r>
    </w:p>
  </w:footnote>
  <w:footnote w:type="continuationSeparator" w:id="0">
    <w:p w14:paraId="56CBD9E4" w14:textId="77777777" w:rsidR="00DA3A14" w:rsidRDefault="00DA3A14">
      <w:r>
        <w:continuationSeparator/>
      </w:r>
    </w:p>
  </w:footnote>
  <w:footnote w:type="continuationNotice" w:id="1">
    <w:p w14:paraId="020CA72F" w14:textId="77777777" w:rsidR="00DA3A14" w:rsidRDefault="00DA3A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5BF"/>
    <w:rsid w:val="00055D4A"/>
    <w:rsid w:val="0006191C"/>
    <w:rsid w:val="00063557"/>
    <w:rsid w:val="000644F4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217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3924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7718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BD5"/>
    <w:rsid w:val="00224EE4"/>
    <w:rsid w:val="00225E3E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26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3826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0D45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4FD5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2C4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4F7AA9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7C4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87F2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580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E42"/>
    <w:rsid w:val="007A02DA"/>
    <w:rsid w:val="007A28C6"/>
    <w:rsid w:val="007A3E71"/>
    <w:rsid w:val="007A56FE"/>
    <w:rsid w:val="007A5E3D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0B9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035B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2794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F02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4EC"/>
    <w:rsid w:val="00997B5D"/>
    <w:rsid w:val="009A2D95"/>
    <w:rsid w:val="009A30D6"/>
    <w:rsid w:val="009A4E7E"/>
    <w:rsid w:val="009A5F9C"/>
    <w:rsid w:val="009A7908"/>
    <w:rsid w:val="009B0373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5D35"/>
    <w:rsid w:val="009E6E15"/>
    <w:rsid w:val="009E6F73"/>
    <w:rsid w:val="009F2022"/>
    <w:rsid w:val="009F2D28"/>
    <w:rsid w:val="009F3EDC"/>
    <w:rsid w:val="009F3EFE"/>
    <w:rsid w:val="009F418F"/>
    <w:rsid w:val="009F4691"/>
    <w:rsid w:val="009F543D"/>
    <w:rsid w:val="00A0065C"/>
    <w:rsid w:val="00A00CA8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5C31"/>
    <w:rsid w:val="00A71246"/>
    <w:rsid w:val="00A74C87"/>
    <w:rsid w:val="00A755AB"/>
    <w:rsid w:val="00A761AF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2E"/>
    <w:rsid w:val="00AD2CA0"/>
    <w:rsid w:val="00AD325B"/>
    <w:rsid w:val="00AD3B6A"/>
    <w:rsid w:val="00AD5080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9F7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77F4D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D6AA2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D3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CB5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003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A14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06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A90"/>
    <w:rsid w:val="00E73AD9"/>
    <w:rsid w:val="00E74C6E"/>
    <w:rsid w:val="00E74CD5"/>
    <w:rsid w:val="00E75C32"/>
    <w:rsid w:val="00E76798"/>
    <w:rsid w:val="00E80DF3"/>
    <w:rsid w:val="00E80E0A"/>
    <w:rsid w:val="00E86D44"/>
    <w:rsid w:val="00E9052C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4121"/>
    <w:rsid w:val="00EC51A1"/>
    <w:rsid w:val="00ED10DE"/>
    <w:rsid w:val="00ED1288"/>
    <w:rsid w:val="00ED463D"/>
    <w:rsid w:val="00ED6A7D"/>
    <w:rsid w:val="00EE1027"/>
    <w:rsid w:val="00EE49F6"/>
    <w:rsid w:val="00EE5C29"/>
    <w:rsid w:val="00EE651A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568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6E7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3</cp:revision>
  <cp:lastPrinted>2013-10-18T08:32:00Z</cp:lastPrinted>
  <dcterms:created xsi:type="dcterms:W3CDTF">2026-07-06T23:55:00Z</dcterms:created>
  <dcterms:modified xsi:type="dcterms:W3CDTF">2026-07-17T03:34:00Z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